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BDBF" w14:textId="77777777" w:rsidR="00CE2920" w:rsidRDefault="00CE2920" w:rsidP="00CE2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RYMER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1405-1488)</w:t>
      </w:r>
    </w:p>
    <w:p w14:paraId="3AB30AEC" w14:textId="77777777" w:rsidR="00CE2920" w:rsidRDefault="00CE2920" w:rsidP="00CE2920">
      <w:pPr>
        <w:pStyle w:val="NoSpacing"/>
        <w:rPr>
          <w:rFonts w:cs="Times New Roman"/>
          <w:szCs w:val="24"/>
        </w:rPr>
      </w:pPr>
    </w:p>
    <w:p w14:paraId="01B6E4F7" w14:textId="77777777" w:rsidR="00CE2920" w:rsidRDefault="00CE2920" w:rsidP="00CE2920">
      <w:pPr>
        <w:pStyle w:val="NoSpacing"/>
        <w:rPr>
          <w:rFonts w:cs="Times New Roman"/>
          <w:szCs w:val="24"/>
        </w:rPr>
      </w:pPr>
    </w:p>
    <w:p w14:paraId="607A9A6A" w14:textId="77777777" w:rsidR="00CE2920" w:rsidRDefault="00CE2920" w:rsidP="00CE2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William Rymer(q.v.) and Joan </w:t>
      </w:r>
      <w:proofErr w:type="spellStart"/>
      <w:r>
        <w:rPr>
          <w:rFonts w:cs="Times New Roman"/>
          <w:szCs w:val="24"/>
        </w:rPr>
        <w:t>Warmwell</w:t>
      </w:r>
      <w:proofErr w:type="spellEnd"/>
      <w:r>
        <w:rPr>
          <w:rFonts w:cs="Times New Roman"/>
          <w:szCs w:val="24"/>
        </w:rPr>
        <w:t>(q.v.).</w:t>
      </w:r>
    </w:p>
    <w:p w14:paraId="5A82C7AC" w14:textId="77777777" w:rsidR="00CE2920" w:rsidRDefault="00CE2920" w:rsidP="00CE2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6633094B" w14:textId="77777777" w:rsidR="00CE2920" w:rsidRDefault="00CE2920" w:rsidP="00CE2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Agnes(q.v.), Isabella(q.v.), Richard(q.v.), John(q.v.), Mary(q.v.), Margaret(q.v.)</w:t>
      </w:r>
    </w:p>
    <w:p w14:paraId="4EF86D18" w14:textId="77777777" w:rsidR="00CE2920" w:rsidRDefault="00CE2920" w:rsidP="00CE2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and Johanna(q.v.).   (ibid.)</w:t>
      </w:r>
    </w:p>
    <w:p w14:paraId="2B7E0C4F" w14:textId="77777777" w:rsidR="00CE2920" w:rsidRDefault="00CE2920" w:rsidP="00CE2920">
      <w:pPr>
        <w:pStyle w:val="NoSpacing"/>
        <w:rPr>
          <w:rFonts w:cs="Times New Roman"/>
          <w:szCs w:val="24"/>
        </w:rPr>
      </w:pPr>
    </w:p>
    <w:p w14:paraId="1DAAFD55" w14:textId="77777777" w:rsidR="00CE2920" w:rsidRDefault="00CE2920" w:rsidP="00CE2920">
      <w:pPr>
        <w:pStyle w:val="NoSpacing"/>
        <w:rPr>
          <w:rFonts w:cs="Times New Roman"/>
          <w:szCs w:val="24"/>
        </w:rPr>
      </w:pPr>
    </w:p>
    <w:p w14:paraId="43C5560F" w14:textId="77777777" w:rsidR="00CE2920" w:rsidRDefault="00CE2920" w:rsidP="00CE2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2023</w:t>
      </w:r>
    </w:p>
    <w:p w14:paraId="595099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E56E2" w14:textId="77777777" w:rsidR="00CE2920" w:rsidRDefault="00CE2920" w:rsidP="009139A6">
      <w:r>
        <w:separator/>
      </w:r>
    </w:p>
  </w:endnote>
  <w:endnote w:type="continuationSeparator" w:id="0">
    <w:p w14:paraId="41ABEB42" w14:textId="77777777" w:rsidR="00CE2920" w:rsidRDefault="00CE29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566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8E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DF9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E7ED9" w14:textId="77777777" w:rsidR="00CE2920" w:rsidRDefault="00CE2920" w:rsidP="009139A6">
      <w:r>
        <w:separator/>
      </w:r>
    </w:p>
  </w:footnote>
  <w:footnote w:type="continuationSeparator" w:id="0">
    <w:p w14:paraId="15009117" w14:textId="77777777" w:rsidR="00CE2920" w:rsidRDefault="00CE29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0F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31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1B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92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29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5BED9"/>
  <w15:chartTrackingRefBased/>
  <w15:docId w15:val="{4599F758-ED8F-4511-ADBB-828BC1B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2023-09-02T07:30:00Z</dcterms:created>
  <dcterms:modified xsi:type="dcterms:W3CDTF">2023-09-02T07:30:00Z</dcterms:modified>
</cp:coreProperties>
</file>